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18A7E1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0D83858D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74272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561998D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FF7D2E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E290D1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339B463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1522ECD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30FB7C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DC7511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9.9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2024.9.15</w:t>
            </w:r>
          </w:p>
        </w:tc>
        <w:tc>
          <w:tcPr>
            <w:tcW w:w="1249" w:type="dxa"/>
            <w:vAlign w:val="center"/>
          </w:tcPr>
          <w:p w14:paraId="0E320E3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3237DF15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幼儿安全小知识—家庭安全教育</w:t>
            </w:r>
          </w:p>
        </w:tc>
        <w:tc>
          <w:tcPr>
            <w:tcW w:w="1227" w:type="dxa"/>
            <w:vAlign w:val="center"/>
          </w:tcPr>
          <w:p w14:paraId="7C1A44C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492F0E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5F345F7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1A524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1A0CDB20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88460" cy="5581650"/>
                  <wp:effectExtent l="0" t="0" r="2540" b="6350"/>
                  <wp:docPr id="4" name="图片 4" descr="04938EB8CE7BE125AFF3B633584DBC9C(20240915-13411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04938EB8CE7BE125AFF3B633584DBC9C(20240915-134118)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8460" cy="558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EDD546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51FD434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47035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5E286E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39BC26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EA23B3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 w14:paraId="4DCA4DDB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F77B65E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62B8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29623194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9.23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2024.9.29</w:t>
            </w:r>
          </w:p>
        </w:tc>
        <w:tc>
          <w:tcPr>
            <w:tcW w:w="1249" w:type="dxa"/>
            <w:vAlign w:val="center"/>
          </w:tcPr>
          <w:p w14:paraId="3704C93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FB36023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公共场所的安全</w:t>
            </w:r>
          </w:p>
        </w:tc>
        <w:tc>
          <w:tcPr>
            <w:tcW w:w="1227" w:type="dxa"/>
            <w:vAlign w:val="center"/>
          </w:tcPr>
          <w:p w14:paraId="36237EA9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369D2B7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12E0FD91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 w14:paraId="01CF0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284A9ECA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6383655" cy="4787265"/>
                  <wp:effectExtent l="0" t="0" r="635" b="4445"/>
                  <wp:docPr id="1" name="图片 1" descr="IMG_7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764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383655" cy="478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4C2231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8657ED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DFD9D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1DD3C4D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26F3B88"/>
    <w:rsid w:val="4453331F"/>
    <w:rsid w:val="44DC01A5"/>
    <w:rsid w:val="45074680"/>
    <w:rsid w:val="455A06DD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E71802"/>
    <w:rsid w:val="52FF1142"/>
    <w:rsid w:val="53D8635F"/>
    <w:rsid w:val="53E23D82"/>
    <w:rsid w:val="540543F1"/>
    <w:rsid w:val="54B41688"/>
    <w:rsid w:val="552D6BB6"/>
    <w:rsid w:val="559E63C4"/>
    <w:rsid w:val="562C1C22"/>
    <w:rsid w:val="56F1693C"/>
    <w:rsid w:val="57B123DF"/>
    <w:rsid w:val="57B72841"/>
    <w:rsid w:val="59864081"/>
    <w:rsid w:val="5AA47FD9"/>
    <w:rsid w:val="5AA5593F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DBB5D65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731014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0B74504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040C0B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136</Words>
  <Characters>169</Characters>
  <Lines>0</Lines>
  <Paragraphs>0</Paragraphs>
  <TotalTime>4</TotalTime>
  <ScaleCrop>false</ScaleCrop>
  <LinksUpToDate>false</LinksUpToDate>
  <CharactersWithSpaces>199</CharactersWithSpaces>
  <Application>WPS Office_12.1.0.18543_F1E327BC-269C-435d-A152-05C5408002CA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2024-09-29T05:58:21Z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2052-12.1.0.18543</vt:lpwstr>
  </property>
  <property fmtid="{D5CDD505-2E9C-101B-9397-08002B2CF9AE}" pid="3" name="ICV">
    <vt:lpwstr>09A07971D49D430EB94B767405B868E4</vt:lpwstr>
  </property>
</Properties>
</file>